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FF5EB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James SAPERTON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fl.1490)</w:t>
      </w:r>
    </w:p>
    <w:p w14:paraId="1AAA1A88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Priest.</w:t>
      </w:r>
    </w:p>
    <w:p w14:paraId="0AC884F0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</w:p>
    <w:p w14:paraId="49A0A123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</w:p>
    <w:p w14:paraId="32528D2A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Nov.1490</w:t>
      </w:r>
      <w:r>
        <w:rPr>
          <w:rFonts w:eastAsia="Times New Roman" w:cs="Times New Roman"/>
          <w:szCs w:val="24"/>
        </w:rPr>
        <w:tab/>
        <w:t xml:space="preserve">He was instituted to the church of </w:t>
      </w:r>
      <w:proofErr w:type="spellStart"/>
      <w:r>
        <w:rPr>
          <w:rFonts w:eastAsia="Times New Roman" w:cs="Times New Roman"/>
          <w:szCs w:val="24"/>
        </w:rPr>
        <w:t>Cubley</w:t>
      </w:r>
      <w:proofErr w:type="spellEnd"/>
      <w:r>
        <w:rPr>
          <w:rFonts w:eastAsia="Times New Roman" w:cs="Times New Roman"/>
          <w:szCs w:val="24"/>
        </w:rPr>
        <w:t>, Derbyshire.</w:t>
      </w:r>
    </w:p>
    <w:p w14:paraId="23FE48BF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D397B9C" w14:textId="77777777" w:rsidR="0026473E" w:rsidRDefault="0026473E" w:rsidP="0026473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p.3)</w:t>
      </w:r>
    </w:p>
    <w:p w14:paraId="514800AA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</w:p>
    <w:p w14:paraId="524E504D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</w:p>
    <w:p w14:paraId="216B6BF2" w14:textId="77777777" w:rsidR="0026473E" w:rsidRDefault="0026473E" w:rsidP="0026473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January 2024</w:t>
      </w:r>
    </w:p>
    <w:p w14:paraId="370E0F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AC565" w14:textId="77777777" w:rsidR="0026473E" w:rsidRDefault="0026473E" w:rsidP="009139A6">
      <w:r>
        <w:separator/>
      </w:r>
    </w:p>
  </w:endnote>
  <w:endnote w:type="continuationSeparator" w:id="0">
    <w:p w14:paraId="1DBA3F7B" w14:textId="77777777" w:rsidR="0026473E" w:rsidRDefault="002647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ED8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18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45A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2C41F" w14:textId="77777777" w:rsidR="0026473E" w:rsidRDefault="0026473E" w:rsidP="009139A6">
      <w:r>
        <w:separator/>
      </w:r>
    </w:p>
  </w:footnote>
  <w:footnote w:type="continuationSeparator" w:id="0">
    <w:p w14:paraId="4DFF162C" w14:textId="77777777" w:rsidR="0026473E" w:rsidRDefault="002647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240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AA8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A8A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73E"/>
    <w:rsid w:val="000666E0"/>
    <w:rsid w:val="002510B7"/>
    <w:rsid w:val="0026473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1A4A8"/>
  <w15:chartTrackingRefBased/>
  <w15:docId w15:val="{01B1072C-0D8E-4DD9-8AD8-2B9ADD5F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2024-01-21T19:36:00Z</dcterms:created>
  <dcterms:modified xsi:type="dcterms:W3CDTF">2024-01-21T19:37:00Z</dcterms:modified>
</cp:coreProperties>
</file>